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FBB7" w14:textId="77777777" w:rsidR="004271AF" w:rsidRDefault="004271AF" w:rsidP="0042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7726CEE" w14:textId="77777777" w:rsidR="004271AF" w:rsidRDefault="004271AF" w:rsidP="0042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9AAF1" w14:textId="77777777" w:rsidR="004271AF" w:rsidRDefault="004271AF" w:rsidP="0042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FE081" w14:textId="77777777" w:rsidR="004271AF" w:rsidRDefault="004271AF" w:rsidP="0042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Jan.</w:t>
      </w: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Mason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Norfolk(q.v.), was pardoned for not </w:t>
      </w:r>
      <w:proofErr w:type="gramStart"/>
      <w:r>
        <w:rPr>
          <w:rFonts w:ascii="Times New Roman" w:hAnsi="Times New Roman" w:cs="Times New Roman"/>
          <w:sz w:val="24"/>
          <w:szCs w:val="24"/>
        </w:rPr>
        <w:t>appearing</w:t>
      </w:r>
      <w:proofErr w:type="gramEnd"/>
    </w:p>
    <w:p w14:paraId="20447F92" w14:textId="77777777" w:rsidR="004271AF" w:rsidRDefault="004271AF" w:rsidP="004271A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answer him,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Tounesende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Skyppon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trespass.   (C.P.R. 1467-77 p.8)</w:t>
      </w:r>
    </w:p>
    <w:p w14:paraId="7EDEBB2F" w14:textId="77777777" w:rsidR="004271AF" w:rsidRDefault="004271AF" w:rsidP="0042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FEE4A" w14:textId="77777777" w:rsidR="004271AF" w:rsidRDefault="004271AF" w:rsidP="0042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255C3B" w14:textId="77777777" w:rsidR="004271AF" w:rsidRDefault="004271AF" w:rsidP="0042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May 2021</w:t>
      </w:r>
    </w:p>
    <w:p w14:paraId="28D2A35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3C413" w14:textId="77777777" w:rsidR="004271AF" w:rsidRDefault="004271AF" w:rsidP="009139A6">
      <w:r>
        <w:separator/>
      </w:r>
    </w:p>
  </w:endnote>
  <w:endnote w:type="continuationSeparator" w:id="0">
    <w:p w14:paraId="723B8C05" w14:textId="77777777" w:rsidR="004271AF" w:rsidRDefault="004271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E17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A19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0E8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111D4" w14:textId="77777777" w:rsidR="004271AF" w:rsidRDefault="004271AF" w:rsidP="009139A6">
      <w:r>
        <w:separator/>
      </w:r>
    </w:p>
  </w:footnote>
  <w:footnote w:type="continuationSeparator" w:id="0">
    <w:p w14:paraId="50F4E8F4" w14:textId="77777777" w:rsidR="004271AF" w:rsidRDefault="004271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E1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901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39A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1AF"/>
    <w:rsid w:val="000666E0"/>
    <w:rsid w:val="002510B7"/>
    <w:rsid w:val="004271A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2CE70"/>
  <w15:chartTrackingRefBased/>
  <w15:docId w15:val="{0C7D7A7B-795D-41A5-BF44-309B84E52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2021-05-17T18:21:00Z</dcterms:created>
  <dcterms:modified xsi:type="dcterms:W3CDTF">2021-05-17T18:21:00Z</dcterms:modified>
</cp:coreProperties>
</file>